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BE7" w:rsidRPr="005E5DDD" w:rsidRDefault="00180BE7" w:rsidP="00843582">
      <w:pPr>
        <w:jc w:val="center"/>
        <w:rPr>
          <w:rFonts w:eastAsia="仿宋_GB2312"/>
          <w:b/>
          <w:sz w:val="32"/>
          <w:szCs w:val="28"/>
        </w:rPr>
      </w:pPr>
      <w:r w:rsidRPr="005E5DDD">
        <w:rPr>
          <w:rFonts w:eastAsia="仿宋_GB2312" w:hint="eastAsia"/>
          <w:b/>
          <w:sz w:val="32"/>
          <w:szCs w:val="28"/>
        </w:rPr>
        <w:t>关于进一步规范学校印刷品使用字号的通知</w:t>
      </w:r>
    </w:p>
    <w:p w:rsidR="00180BE7" w:rsidRPr="005E5DDD" w:rsidRDefault="00180BE7" w:rsidP="00843582">
      <w:pPr>
        <w:rPr>
          <w:rFonts w:eastAsia="仿宋_GB2312"/>
          <w:b/>
          <w:sz w:val="28"/>
          <w:szCs w:val="28"/>
        </w:rPr>
      </w:pPr>
      <w:r w:rsidRPr="005E5DDD">
        <w:rPr>
          <w:rFonts w:eastAsia="仿宋_GB2312" w:hint="eastAsia"/>
          <w:b/>
          <w:sz w:val="28"/>
          <w:szCs w:val="28"/>
        </w:rPr>
        <w:t>各中小学、职高校：</w:t>
      </w:r>
    </w:p>
    <w:p w:rsidR="00180BE7" w:rsidRPr="005E5DDD" w:rsidRDefault="00180BE7" w:rsidP="00843582">
      <w:pPr>
        <w:rPr>
          <w:rFonts w:eastAsia="仿宋_GB2312"/>
          <w:sz w:val="28"/>
          <w:szCs w:val="28"/>
        </w:rPr>
      </w:pPr>
      <w:r w:rsidRPr="005E5DDD">
        <w:rPr>
          <w:rFonts w:eastAsia="仿宋_GB2312"/>
          <w:b/>
          <w:sz w:val="28"/>
          <w:szCs w:val="28"/>
        </w:rPr>
        <w:t xml:space="preserve">    </w:t>
      </w:r>
      <w:r w:rsidRPr="005E5DDD">
        <w:rPr>
          <w:rFonts w:eastAsia="仿宋_GB2312"/>
          <w:sz w:val="28"/>
          <w:szCs w:val="28"/>
        </w:rPr>
        <w:t xml:space="preserve"> </w:t>
      </w:r>
      <w:r w:rsidRPr="005E5DDD">
        <w:rPr>
          <w:rFonts w:eastAsia="仿宋_GB2312" w:hint="eastAsia"/>
          <w:sz w:val="28"/>
          <w:szCs w:val="28"/>
        </w:rPr>
        <w:t>针对我区学校印刷品抽样检测中发现的问题，为了减少并降低学生因长期使用字号不规范印刷品，造成的视力疲劳和对视力健康的不良影响，进一步规范学校印刷品使用字号的管理工作，特通知如下：</w:t>
      </w:r>
    </w:p>
    <w:p w:rsidR="00180BE7" w:rsidRPr="005E5DDD" w:rsidRDefault="00180BE7" w:rsidP="00843582">
      <w:pPr>
        <w:ind w:firstLine="560"/>
        <w:rPr>
          <w:rFonts w:eastAsia="仿宋_GB2312"/>
          <w:sz w:val="28"/>
          <w:szCs w:val="28"/>
        </w:rPr>
      </w:pPr>
      <w:r w:rsidRPr="005E5DDD">
        <w:rPr>
          <w:rFonts w:eastAsia="仿宋_GB2312" w:hint="eastAsia"/>
          <w:sz w:val="28"/>
          <w:szCs w:val="28"/>
        </w:rPr>
        <w:t>一、学校应建立印刷品管理制度，加强学生课本、练习册、试卷等管理工作，进一步规范学校教育教学活动中印刷品的字体字号。</w:t>
      </w:r>
    </w:p>
    <w:p w:rsidR="00180BE7" w:rsidRPr="005E5DDD" w:rsidRDefault="00180BE7" w:rsidP="00843582">
      <w:pPr>
        <w:ind w:firstLine="560"/>
        <w:rPr>
          <w:rFonts w:eastAsia="仿宋_GB2312"/>
          <w:sz w:val="28"/>
          <w:szCs w:val="28"/>
        </w:rPr>
      </w:pPr>
      <w:r w:rsidRPr="005E5DDD">
        <w:rPr>
          <w:rFonts w:eastAsia="仿宋_GB2312" w:hint="eastAsia"/>
          <w:sz w:val="28"/>
          <w:szCs w:val="28"/>
        </w:rPr>
        <w:t>二、学校在设计、印制、购买各类印刷品工作中，应自觉执行国家颁布的《中小学生教科书卫生标准》（见附件）。</w:t>
      </w:r>
    </w:p>
    <w:p w:rsidR="00180BE7" w:rsidRPr="005E5DDD" w:rsidRDefault="00180BE7" w:rsidP="00843582">
      <w:pPr>
        <w:ind w:firstLine="560"/>
        <w:rPr>
          <w:rFonts w:eastAsia="仿宋_GB2312"/>
          <w:sz w:val="28"/>
          <w:szCs w:val="28"/>
        </w:rPr>
      </w:pPr>
      <w:r w:rsidRPr="005E5DDD">
        <w:rPr>
          <w:rFonts w:eastAsia="仿宋_GB2312" w:hint="eastAsia"/>
          <w:sz w:val="28"/>
          <w:szCs w:val="28"/>
        </w:rPr>
        <w:t>三、学校应比对《</w:t>
      </w:r>
      <w:bookmarkStart w:id="0" w:name="OLE_LINK4"/>
      <w:bookmarkStart w:id="1" w:name="OLE_LINK5"/>
      <w:r w:rsidRPr="005E5DDD">
        <w:rPr>
          <w:rFonts w:eastAsia="仿宋_GB2312" w:hint="eastAsia"/>
          <w:sz w:val="28"/>
          <w:szCs w:val="28"/>
        </w:rPr>
        <w:t>中小学生教科书卫生标准</w:t>
      </w:r>
      <w:bookmarkEnd w:id="0"/>
      <w:bookmarkEnd w:id="1"/>
      <w:r w:rsidRPr="005E5DDD">
        <w:rPr>
          <w:rFonts w:eastAsia="仿宋_GB2312" w:hint="eastAsia"/>
          <w:sz w:val="28"/>
          <w:szCs w:val="28"/>
        </w:rPr>
        <w:t>》，对本校使用的各类印刷品，重点针对练习册和练习卷，进行自查和改进，做好近视防控工作。</w:t>
      </w:r>
    </w:p>
    <w:p w:rsidR="00180BE7" w:rsidRPr="005E5DDD" w:rsidRDefault="00180BE7" w:rsidP="00843582">
      <w:pPr>
        <w:ind w:firstLine="560"/>
        <w:rPr>
          <w:rFonts w:eastAsia="仿宋_GB2312"/>
          <w:sz w:val="28"/>
          <w:szCs w:val="28"/>
        </w:rPr>
      </w:pPr>
    </w:p>
    <w:p w:rsidR="00180BE7" w:rsidRPr="005E5DDD" w:rsidRDefault="00180BE7" w:rsidP="00843582">
      <w:pPr>
        <w:ind w:firstLine="560"/>
        <w:rPr>
          <w:rFonts w:eastAsia="仿宋_GB2312"/>
          <w:sz w:val="28"/>
          <w:szCs w:val="28"/>
        </w:rPr>
      </w:pPr>
      <w:r w:rsidRPr="005E5DDD">
        <w:rPr>
          <w:rFonts w:eastAsia="仿宋_GB2312" w:hint="eastAsia"/>
          <w:sz w:val="28"/>
          <w:szCs w:val="28"/>
        </w:rPr>
        <w:t>附件：中小学生教科书卫生标准</w:t>
      </w:r>
      <w:r w:rsidRPr="005E5DDD">
        <w:rPr>
          <w:rFonts w:eastAsia="仿宋_GB2312"/>
          <w:sz w:val="28"/>
          <w:szCs w:val="28"/>
        </w:rPr>
        <w:t xml:space="preserve"> GB/T 17227-1998</w:t>
      </w:r>
    </w:p>
    <w:p w:rsidR="00180BE7" w:rsidRPr="005E5DDD" w:rsidRDefault="00180BE7" w:rsidP="00843582">
      <w:pPr>
        <w:ind w:firstLine="560"/>
        <w:rPr>
          <w:rFonts w:eastAsia="仿宋_GB2312"/>
          <w:sz w:val="28"/>
          <w:szCs w:val="28"/>
        </w:rPr>
      </w:pPr>
    </w:p>
    <w:p w:rsidR="00180BE7" w:rsidRDefault="00180BE7" w:rsidP="00843582">
      <w:pPr>
        <w:ind w:firstLine="560"/>
        <w:rPr>
          <w:rFonts w:eastAsia="仿宋_GB2312"/>
          <w:sz w:val="28"/>
          <w:szCs w:val="28"/>
        </w:rPr>
      </w:pPr>
      <w:r w:rsidRPr="005E5DDD">
        <w:rPr>
          <w:rFonts w:eastAsia="仿宋_GB2312"/>
          <w:sz w:val="28"/>
          <w:szCs w:val="28"/>
        </w:rPr>
        <w:t xml:space="preserve">                        </w:t>
      </w:r>
    </w:p>
    <w:p w:rsidR="00180BE7" w:rsidRPr="005E5DDD" w:rsidRDefault="00180BE7" w:rsidP="00BD62FF">
      <w:pPr>
        <w:ind w:firstLineChars="1400" w:firstLine="31680"/>
        <w:rPr>
          <w:rFonts w:eastAsia="仿宋_GB2312"/>
          <w:sz w:val="28"/>
          <w:szCs w:val="28"/>
        </w:rPr>
      </w:pPr>
      <w:r w:rsidRPr="005E5DDD">
        <w:rPr>
          <w:rFonts w:eastAsia="仿宋_GB2312"/>
          <w:sz w:val="28"/>
          <w:szCs w:val="28"/>
        </w:rPr>
        <w:t xml:space="preserve"> </w:t>
      </w:r>
      <w:r w:rsidRPr="005E5DDD">
        <w:rPr>
          <w:rFonts w:eastAsia="仿宋_GB2312" w:hint="eastAsia"/>
          <w:sz w:val="28"/>
          <w:szCs w:val="28"/>
        </w:rPr>
        <w:t>海淀教委中小学卫生</w:t>
      </w:r>
      <w:bookmarkStart w:id="2" w:name="_GoBack"/>
      <w:bookmarkEnd w:id="2"/>
      <w:r w:rsidRPr="005E5DDD">
        <w:rPr>
          <w:rFonts w:eastAsia="仿宋_GB2312" w:hint="eastAsia"/>
          <w:sz w:val="28"/>
          <w:szCs w:val="28"/>
        </w:rPr>
        <w:t>保健所</w:t>
      </w:r>
    </w:p>
    <w:p w:rsidR="00180BE7" w:rsidRPr="005E5DDD" w:rsidRDefault="00180BE7" w:rsidP="00843582">
      <w:pPr>
        <w:ind w:firstLine="560"/>
        <w:rPr>
          <w:rFonts w:eastAsia="仿宋_GB2312"/>
          <w:sz w:val="28"/>
          <w:szCs w:val="28"/>
        </w:rPr>
      </w:pPr>
      <w:r w:rsidRPr="005E5DDD"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 xml:space="preserve">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0"/>
          <w:attr w:name="Year" w:val="2014"/>
        </w:smartTagPr>
        <w:r w:rsidRPr="005E5DDD">
          <w:rPr>
            <w:rFonts w:eastAsia="仿宋_GB2312"/>
            <w:sz w:val="28"/>
            <w:szCs w:val="28"/>
          </w:rPr>
          <w:t>2014</w:t>
        </w:r>
        <w:r w:rsidRPr="005E5DDD">
          <w:rPr>
            <w:rFonts w:eastAsia="仿宋_GB2312" w:hint="eastAsia"/>
            <w:sz w:val="28"/>
            <w:szCs w:val="28"/>
          </w:rPr>
          <w:t>年</w:t>
        </w:r>
        <w:r w:rsidRPr="005E5DDD">
          <w:rPr>
            <w:rFonts w:eastAsia="仿宋_GB2312"/>
            <w:sz w:val="28"/>
            <w:szCs w:val="28"/>
          </w:rPr>
          <w:t>10</w:t>
        </w:r>
        <w:r w:rsidRPr="005E5DDD">
          <w:rPr>
            <w:rFonts w:eastAsia="仿宋_GB2312" w:hint="eastAsia"/>
            <w:sz w:val="28"/>
            <w:szCs w:val="28"/>
          </w:rPr>
          <w:t>月</w:t>
        </w:r>
        <w:r w:rsidRPr="005E5DDD">
          <w:rPr>
            <w:rFonts w:eastAsia="仿宋_GB2312"/>
            <w:sz w:val="28"/>
            <w:szCs w:val="28"/>
          </w:rPr>
          <w:t>2</w:t>
        </w:r>
        <w:r>
          <w:rPr>
            <w:rFonts w:eastAsia="仿宋_GB2312"/>
            <w:sz w:val="28"/>
            <w:szCs w:val="28"/>
          </w:rPr>
          <w:t>7</w:t>
        </w:r>
        <w:r w:rsidRPr="005E5DDD">
          <w:rPr>
            <w:rFonts w:eastAsia="仿宋_GB2312" w:hint="eastAsia"/>
            <w:sz w:val="28"/>
            <w:szCs w:val="28"/>
          </w:rPr>
          <w:t>日</w:t>
        </w:r>
      </w:smartTag>
    </w:p>
    <w:p w:rsidR="00180BE7" w:rsidRPr="005E5DDD" w:rsidRDefault="00180BE7" w:rsidP="00843582">
      <w:pPr>
        <w:rPr>
          <w:rFonts w:eastAsia="仿宋_GB2312"/>
          <w:sz w:val="28"/>
          <w:szCs w:val="28"/>
        </w:rPr>
      </w:pPr>
    </w:p>
    <w:p w:rsidR="00180BE7" w:rsidRDefault="00180BE7"/>
    <w:p w:rsidR="00180BE7" w:rsidRDefault="00180BE7"/>
    <w:p w:rsidR="00180BE7" w:rsidRDefault="00180BE7"/>
    <w:p w:rsidR="00180BE7" w:rsidRDefault="00180BE7"/>
    <w:p w:rsidR="00180BE7" w:rsidRDefault="00180BE7"/>
    <w:p w:rsidR="00180BE7" w:rsidRDefault="00180BE7"/>
    <w:p w:rsidR="00180BE7" w:rsidRDefault="00180BE7"/>
    <w:p w:rsidR="00180BE7" w:rsidRPr="00843582" w:rsidRDefault="00180BE7"/>
    <w:sectPr w:rsidR="00180BE7" w:rsidRPr="00843582" w:rsidSect="00B56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BE7" w:rsidRDefault="00180BE7" w:rsidP="00843582">
      <w:r>
        <w:separator/>
      </w:r>
    </w:p>
  </w:endnote>
  <w:endnote w:type="continuationSeparator" w:id="0">
    <w:p w:rsidR="00180BE7" w:rsidRDefault="00180BE7" w:rsidP="00843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BE7" w:rsidRDefault="00180BE7" w:rsidP="00843582">
      <w:r>
        <w:separator/>
      </w:r>
    </w:p>
  </w:footnote>
  <w:footnote w:type="continuationSeparator" w:id="0">
    <w:p w:rsidR="00180BE7" w:rsidRDefault="00180BE7" w:rsidP="008435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6D7"/>
    <w:rsid w:val="00180BE7"/>
    <w:rsid w:val="001B7CD8"/>
    <w:rsid w:val="002266D7"/>
    <w:rsid w:val="00284BC2"/>
    <w:rsid w:val="002B4452"/>
    <w:rsid w:val="00404172"/>
    <w:rsid w:val="00405A14"/>
    <w:rsid w:val="004A40E2"/>
    <w:rsid w:val="005E5DDD"/>
    <w:rsid w:val="00792518"/>
    <w:rsid w:val="00833E57"/>
    <w:rsid w:val="00843582"/>
    <w:rsid w:val="00B20555"/>
    <w:rsid w:val="00B56576"/>
    <w:rsid w:val="00B65695"/>
    <w:rsid w:val="00B7572B"/>
    <w:rsid w:val="00BA7678"/>
    <w:rsid w:val="00BD62FF"/>
    <w:rsid w:val="00C26A54"/>
    <w:rsid w:val="00DD02D7"/>
    <w:rsid w:val="00E14DA4"/>
    <w:rsid w:val="00EE3DA9"/>
    <w:rsid w:val="00F10A15"/>
    <w:rsid w:val="00F76C64"/>
    <w:rsid w:val="00FB6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58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3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4358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435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43582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435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358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62</Words>
  <Characters>356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微软用户</cp:lastModifiedBy>
  <cp:revision>7</cp:revision>
  <cp:lastPrinted>2014-10-27T01:24:00Z</cp:lastPrinted>
  <dcterms:created xsi:type="dcterms:W3CDTF">2014-10-23T06:28:00Z</dcterms:created>
  <dcterms:modified xsi:type="dcterms:W3CDTF">2014-10-27T01:24:00Z</dcterms:modified>
</cp:coreProperties>
</file>